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Приложение </w:t>
      </w:r>
      <w:r w:rsidRPr="00CA451F">
        <w:rPr>
          <w:rFonts w:ascii="Times New Roman" w:hAnsi="Times New Roman"/>
          <w:sz w:val="28"/>
          <w:szCs w:val="24"/>
        </w:rPr>
        <w:t>2</w:t>
      </w:r>
    </w:p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A451F">
        <w:rPr>
          <w:rFonts w:ascii="Times New Roman" w:hAnsi="Times New Roman"/>
          <w:sz w:val="28"/>
          <w:szCs w:val="24"/>
        </w:rPr>
        <w:tab/>
      </w:r>
      <w:r w:rsidRPr="00CA451F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A451F">
        <w:rPr>
          <w:rFonts w:ascii="Times New Roman" w:hAnsi="Times New Roman"/>
          <w:sz w:val="28"/>
          <w:szCs w:val="24"/>
        </w:rPr>
        <w:t xml:space="preserve"> Пыть-Яха</w:t>
      </w:r>
    </w:p>
    <w:p w:rsidR="001012D0" w:rsidRPr="00CA451F" w:rsidRDefault="001012D0" w:rsidP="00BA4EA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sz w:val="28"/>
          <w:szCs w:val="24"/>
        </w:rPr>
        <w:tab/>
      </w:r>
      <w:r w:rsidRPr="00CA451F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от 10.12.2021 № 32 </w:t>
      </w: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1012D0" w:rsidRPr="00CA451F" w:rsidRDefault="001012D0" w:rsidP="00BA4EA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годы</w:t>
      </w:r>
    </w:p>
    <w:p w:rsidR="001012D0" w:rsidRPr="00CA451F" w:rsidRDefault="001012D0" w:rsidP="00BA4EAC">
      <w:pPr>
        <w:spacing w:after="0" w:line="240" w:lineRule="auto"/>
        <w:jc w:val="right"/>
        <w:rPr>
          <w:sz w:val="28"/>
          <w:szCs w:val="24"/>
        </w:rPr>
      </w:pPr>
      <w:r w:rsidRPr="00CA451F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8"/>
        <w:gridCol w:w="5216"/>
        <w:gridCol w:w="1315"/>
        <w:gridCol w:w="1311"/>
      </w:tblGrid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1012D0" w:rsidRPr="000A188E" w:rsidTr="000A188E">
        <w:trPr>
          <w:cantSplit/>
          <w:trHeight w:val="20"/>
          <w:tblHeader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1 435 968,9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1 412 825,6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1 198 776,9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1 187 629,6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882 059,6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841 807,9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826 259,6</w:t>
            </w:r>
          </w:p>
        </w:tc>
        <w:bookmarkStart w:id="0" w:name="_GoBack"/>
        <w:bookmarkEnd w:id="0"/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14 403,0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6 668,0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000 1 03 02240 01 0000 110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8 721,0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-1 024,0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178 227,0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167 000,0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142 000,0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102 600,0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107 000,0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53 800,0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58 200,0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50 293,7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53 327,9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3 506,3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4 872,1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237 192,0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225 196,0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183 158,0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180 118,0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16 760,0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3 358,0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299,6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1 623,0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182,0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1 319,0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36 516,0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27 560,0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12 930,0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000 1 14 02000 00 0000 410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13 630,0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15 295,0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2 192,0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32,0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1 981 050,6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1 959 154,1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1 981 050,6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1 959 154,1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132 483,7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150 788,1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11 045,9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012D0" w:rsidRPr="000A188E" w:rsidTr="000A188E">
        <w:trPr>
          <w:cantSplit/>
          <w:trHeight w:val="2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503" w:type="pct"/>
            <w:vAlign w:val="bottom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188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93 369,5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93 369,5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1012D0" w:rsidRPr="000A188E" w:rsidTr="000A188E">
        <w:trPr>
          <w:cantSplit/>
          <w:trHeight w:val="105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1012D0" w:rsidRPr="000A188E" w:rsidTr="000A188E">
        <w:trPr>
          <w:cantSplit/>
          <w:trHeight w:val="84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1012D0" w:rsidRPr="000A188E" w:rsidTr="000A188E">
        <w:trPr>
          <w:cantSplit/>
          <w:trHeight w:val="279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1012D0" w:rsidRPr="000A188E" w:rsidTr="000A188E">
        <w:trPr>
          <w:cantSplit/>
          <w:trHeight w:val="105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noWrap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1012D0" w:rsidRPr="000A188E" w:rsidTr="000A188E">
        <w:trPr>
          <w:cantSplit/>
          <w:trHeight w:val="528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1012D0" w:rsidRPr="000A188E" w:rsidTr="000A188E">
        <w:trPr>
          <w:cantSplit/>
          <w:trHeight w:val="239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1012D0" w:rsidRPr="000A188E" w:rsidTr="000A188E">
        <w:trPr>
          <w:cantSplit/>
          <w:trHeight w:val="792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1012D0" w:rsidRPr="000A188E" w:rsidTr="000A188E">
        <w:trPr>
          <w:cantSplit/>
          <w:trHeight w:val="336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1012D0" w:rsidRPr="000A188E" w:rsidTr="000A188E">
        <w:trPr>
          <w:cantSplit/>
          <w:trHeight w:val="240"/>
        </w:trPr>
        <w:tc>
          <w:tcPr>
            <w:tcW w:w="1237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1012D0" w:rsidRPr="000A188E" w:rsidTr="000A188E">
        <w:trPr>
          <w:cantSplit/>
          <w:trHeight w:val="264"/>
        </w:trPr>
        <w:tc>
          <w:tcPr>
            <w:tcW w:w="1237" w:type="pct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</w:tcPr>
          <w:p w:rsidR="001012D0" w:rsidRPr="000A188E" w:rsidRDefault="001012D0" w:rsidP="000A1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3 417 019,5</w:t>
            </w:r>
          </w:p>
        </w:tc>
        <w:tc>
          <w:tcPr>
            <w:tcW w:w="629" w:type="pct"/>
          </w:tcPr>
          <w:p w:rsidR="001012D0" w:rsidRPr="000A188E" w:rsidRDefault="001012D0" w:rsidP="000A188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188E">
              <w:rPr>
                <w:rFonts w:ascii="Times New Roman" w:hAnsi="Times New Roman"/>
                <w:sz w:val="20"/>
                <w:szCs w:val="20"/>
                <w:lang w:eastAsia="ru-RU"/>
              </w:rPr>
              <w:t>3 371 979,7</w:t>
            </w:r>
          </w:p>
        </w:tc>
      </w:tr>
    </w:tbl>
    <w:p w:rsidR="001012D0" w:rsidRPr="00A925CA" w:rsidRDefault="001012D0" w:rsidP="00CA451F">
      <w:pPr>
        <w:rPr>
          <w:rFonts w:ascii="Times New Roman" w:hAnsi="Times New Roman"/>
          <w:sz w:val="24"/>
          <w:szCs w:val="24"/>
        </w:rPr>
      </w:pPr>
    </w:p>
    <w:sectPr w:rsidR="001012D0" w:rsidRPr="00A925CA" w:rsidSect="00BA4EAC">
      <w:headerReference w:type="default" r:id="rId6"/>
      <w:pgSz w:w="11906" w:h="16838"/>
      <w:pgMar w:top="567" w:right="851" w:bottom="567" w:left="851" w:header="283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2D0" w:rsidRDefault="001012D0" w:rsidP="00CA451F">
      <w:pPr>
        <w:spacing w:after="0" w:line="240" w:lineRule="auto"/>
      </w:pPr>
      <w:r>
        <w:separator/>
      </w:r>
    </w:p>
  </w:endnote>
  <w:end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2D0" w:rsidRDefault="001012D0" w:rsidP="00CA451F">
      <w:pPr>
        <w:spacing w:after="0" w:line="240" w:lineRule="auto"/>
      </w:pPr>
      <w:r>
        <w:separator/>
      </w:r>
    </w:p>
  </w:footnote>
  <w:footnote w:type="continuationSeparator" w:id="0">
    <w:p w:rsidR="001012D0" w:rsidRDefault="001012D0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2D0" w:rsidRPr="00B24B32" w:rsidRDefault="001012D0">
    <w:pPr>
      <w:pStyle w:val="Header"/>
      <w:jc w:val="right"/>
      <w:rPr>
        <w:rFonts w:ascii="Times New Roman" w:hAnsi="Times New Roman"/>
        <w:sz w:val="24"/>
        <w:szCs w:val="24"/>
      </w:rPr>
    </w:pPr>
    <w:r w:rsidRPr="00B24B32">
      <w:rPr>
        <w:rFonts w:ascii="Times New Roman" w:hAnsi="Times New Roman"/>
        <w:sz w:val="24"/>
        <w:szCs w:val="24"/>
      </w:rPr>
      <w:fldChar w:fldCharType="begin"/>
    </w:r>
    <w:r w:rsidRPr="00B24B32">
      <w:rPr>
        <w:rFonts w:ascii="Times New Roman" w:hAnsi="Times New Roman"/>
        <w:sz w:val="24"/>
        <w:szCs w:val="24"/>
      </w:rPr>
      <w:instrText>PAGE   \* MERGEFORMAT</w:instrText>
    </w:r>
    <w:r w:rsidRPr="00B24B32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27</w:t>
    </w:r>
    <w:r w:rsidRPr="00B24B32">
      <w:rPr>
        <w:rFonts w:ascii="Times New Roman" w:hAnsi="Times New Roman"/>
        <w:sz w:val="24"/>
        <w:szCs w:val="24"/>
      </w:rPr>
      <w:fldChar w:fldCharType="end"/>
    </w:r>
  </w:p>
  <w:p w:rsidR="001012D0" w:rsidRPr="00B24B32" w:rsidRDefault="001012D0">
    <w:pPr>
      <w:pStyle w:val="Head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1CB"/>
    <w:rsid w:val="000A188E"/>
    <w:rsid w:val="001012D0"/>
    <w:rsid w:val="00107CB7"/>
    <w:rsid w:val="00152E40"/>
    <w:rsid w:val="001F33BA"/>
    <w:rsid w:val="002234C0"/>
    <w:rsid w:val="00234EF4"/>
    <w:rsid w:val="0027343E"/>
    <w:rsid w:val="002741FA"/>
    <w:rsid w:val="00283CA6"/>
    <w:rsid w:val="00294BE3"/>
    <w:rsid w:val="003A6905"/>
    <w:rsid w:val="004452A8"/>
    <w:rsid w:val="00477A1B"/>
    <w:rsid w:val="004C2419"/>
    <w:rsid w:val="004C54FC"/>
    <w:rsid w:val="00556FBB"/>
    <w:rsid w:val="005656DC"/>
    <w:rsid w:val="005C42D4"/>
    <w:rsid w:val="005C7027"/>
    <w:rsid w:val="006461CB"/>
    <w:rsid w:val="00710EB4"/>
    <w:rsid w:val="007452B2"/>
    <w:rsid w:val="00782E17"/>
    <w:rsid w:val="00820957"/>
    <w:rsid w:val="008938C2"/>
    <w:rsid w:val="00996F0C"/>
    <w:rsid w:val="009F0CF4"/>
    <w:rsid w:val="00A074B0"/>
    <w:rsid w:val="00A925CA"/>
    <w:rsid w:val="00AC66A2"/>
    <w:rsid w:val="00B24B32"/>
    <w:rsid w:val="00B35D4A"/>
    <w:rsid w:val="00BA4EAC"/>
    <w:rsid w:val="00BD2986"/>
    <w:rsid w:val="00CA451F"/>
    <w:rsid w:val="00CF1531"/>
    <w:rsid w:val="00D025A8"/>
    <w:rsid w:val="00D23583"/>
    <w:rsid w:val="00D46E90"/>
    <w:rsid w:val="00D86EB6"/>
    <w:rsid w:val="00DB7C56"/>
    <w:rsid w:val="00E36376"/>
    <w:rsid w:val="00E902FD"/>
    <w:rsid w:val="00FB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1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461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A451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A45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2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10</Pages>
  <Words>4434</Words>
  <Characters>25276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4</cp:revision>
  <cp:lastPrinted>2021-12-10T10:42:00Z</cp:lastPrinted>
  <dcterms:created xsi:type="dcterms:W3CDTF">2021-12-09T12:03:00Z</dcterms:created>
  <dcterms:modified xsi:type="dcterms:W3CDTF">2021-12-10T10:42:00Z</dcterms:modified>
</cp:coreProperties>
</file>